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6B" w:rsidRPr="00D01462" w:rsidRDefault="0070446B" w:rsidP="008F649B">
      <w:pPr>
        <w:tabs>
          <w:tab w:val="left" w:pos="1985"/>
        </w:tabs>
        <w:rPr>
          <w:rFonts w:ascii="Calibri" w:hAnsi="Calibri"/>
          <w:b/>
          <w:lang w:eastAsia="uk-UA"/>
        </w:rPr>
      </w:pPr>
      <w:r>
        <w:rPr>
          <w:rFonts w:ascii="Lucida Calligraphy" w:hAnsi="Lucida Calligraphy"/>
          <w:b/>
          <w:noProof/>
          <w:lang w:val="ru-RU"/>
        </w:rPr>
        <w:t xml:space="preserve">                                                     </w:t>
      </w:r>
      <w:r w:rsidRPr="00E201E1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54pt;visibility:visible">
            <v:imagedata r:id="rId5" o:title=""/>
          </v:shape>
        </w:pict>
      </w:r>
    </w:p>
    <w:p w:rsidR="0070446B" w:rsidRDefault="0070446B" w:rsidP="00532B9A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0446B" w:rsidRDefault="0070446B" w:rsidP="00532B9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70446B" w:rsidRDefault="0070446B" w:rsidP="0053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0446B" w:rsidRDefault="0070446B" w:rsidP="00532B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70446B" w:rsidRPr="00D01462" w:rsidRDefault="0070446B" w:rsidP="00D973FF">
      <w:pPr>
        <w:jc w:val="both"/>
        <w:rPr>
          <w:b/>
          <w:sz w:val="28"/>
          <w:szCs w:val="28"/>
        </w:rPr>
      </w:pPr>
    </w:p>
    <w:p w:rsidR="0070446B" w:rsidRPr="009078F1" w:rsidRDefault="0070446B" w:rsidP="002F36D0">
      <w:pPr>
        <w:rPr>
          <w:rStyle w:val="2"/>
          <w:rFonts w:ascii="Times New Roman" w:hAnsi="Times New Roman"/>
          <w:bCs/>
          <w:i w:val="0"/>
          <w:szCs w:val="28"/>
          <w:lang w:val="uk-UA"/>
        </w:rPr>
      </w:pP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Про надання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Верголясу Віктору Володимировичу </w:t>
      </w:r>
      <w:r w:rsidRPr="002F36D0">
        <w:rPr>
          <w:rStyle w:val="2"/>
          <w:rFonts w:ascii="Times New Roman" w:hAnsi="Times New Roman"/>
          <w:bCs/>
          <w:i w:val="0"/>
          <w:szCs w:val="28"/>
          <w:lang w:val="uk-UA"/>
        </w:rPr>
        <w:t xml:space="preserve">в  оренду земельної ділянки для </w:t>
      </w:r>
      <w:r>
        <w:rPr>
          <w:rStyle w:val="2"/>
          <w:rFonts w:ascii="Times New Roman" w:hAnsi="Times New Roman"/>
          <w:bCs/>
          <w:i w:val="0"/>
          <w:szCs w:val="28"/>
          <w:lang w:val="uk-UA"/>
        </w:rPr>
        <w:t>ведення товарного сільськогосподарського виробництва за межами с. Переселення на території Кагарлицької міської територіальної громади  (</w:t>
      </w:r>
      <w:smartTag w:uri="urn:schemas-microsoft-com:office:smarttags" w:element="metricconverter">
        <w:smartTagPr>
          <w:attr w:name="ProductID" w:val="4,8898 га"/>
        </w:smartTagPr>
        <w:r>
          <w:rPr>
            <w:rStyle w:val="2"/>
            <w:rFonts w:ascii="Times New Roman" w:hAnsi="Times New Roman"/>
            <w:bCs/>
            <w:i w:val="0"/>
            <w:szCs w:val="28"/>
            <w:lang w:val="uk-UA"/>
          </w:rPr>
          <w:t>4,8898 га</w:t>
        </w:r>
      </w:smartTag>
      <w:r>
        <w:rPr>
          <w:rStyle w:val="2"/>
          <w:rFonts w:ascii="Times New Roman" w:hAnsi="Times New Roman"/>
          <w:bCs/>
          <w:i w:val="0"/>
          <w:szCs w:val="28"/>
          <w:lang w:val="uk-UA"/>
        </w:rPr>
        <w:t>)</w:t>
      </w:r>
      <w:r>
        <w:rPr>
          <w:rStyle w:val="2"/>
          <w:rFonts w:ascii="Times New Roman" w:hAnsi="Times New Roman"/>
          <w:bCs/>
          <w:i w:val="0"/>
          <w:szCs w:val="28"/>
        </w:rPr>
        <w:t xml:space="preserve"> </w:t>
      </w:r>
    </w:p>
    <w:p w:rsidR="0070446B" w:rsidRPr="002F36D0" w:rsidRDefault="0070446B" w:rsidP="002F36D0">
      <w:pPr>
        <w:rPr>
          <w:rStyle w:val="2"/>
          <w:rFonts w:ascii="Times New Roman" w:hAnsi="Times New Roman"/>
          <w:bCs/>
          <w:i w:val="0"/>
          <w:szCs w:val="28"/>
        </w:rPr>
      </w:pPr>
    </w:p>
    <w:p w:rsidR="0070446B" w:rsidRPr="00A47AAF" w:rsidRDefault="0070446B" w:rsidP="00A47AAF">
      <w:pPr>
        <w:ind w:firstLine="993"/>
        <w:jc w:val="both"/>
        <w:rPr>
          <w:b/>
          <w:sz w:val="28"/>
          <w:szCs w:val="28"/>
        </w:rPr>
      </w:pPr>
      <w:r w:rsidRPr="008F649B">
        <w:rPr>
          <w:color w:val="000000"/>
          <w:sz w:val="28"/>
        </w:rPr>
        <w:t xml:space="preserve">      </w:t>
      </w:r>
      <w:r>
        <w:rPr>
          <w:sz w:val="28"/>
          <w:szCs w:val="28"/>
        </w:rPr>
        <w:t>Розглянувши заяву Верголяса В.В. (м. Васильків, вул. К.Лібкнехта, буд. 52) щодо надання в оренду земельної ділянки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Pr="00A47AAF">
        <w:rPr>
          <w:sz w:val="28"/>
          <w:szCs w:val="28"/>
        </w:rPr>
        <w:t xml:space="preserve">враховуючи рекомендації пропозиції </w:t>
      </w:r>
      <w:r w:rsidRPr="00A47AAF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Pr="00A47AAF">
        <w:rPr>
          <w:sz w:val="28"/>
          <w:szCs w:val="28"/>
        </w:rPr>
        <w:t xml:space="preserve">, </w:t>
      </w:r>
      <w:r w:rsidRPr="00A47AAF">
        <w:rPr>
          <w:b/>
          <w:sz w:val="28"/>
          <w:szCs w:val="28"/>
        </w:rPr>
        <w:t>сесія міської ради вирішила:</w:t>
      </w:r>
    </w:p>
    <w:p w:rsidR="0070446B" w:rsidRPr="00036620" w:rsidRDefault="0070446B" w:rsidP="001A22A5">
      <w:pPr>
        <w:jc w:val="both"/>
        <w:rPr>
          <w:b/>
          <w:color w:val="000000"/>
          <w:sz w:val="28"/>
        </w:rPr>
      </w:pPr>
    </w:p>
    <w:p w:rsidR="0070446B" w:rsidRPr="00521C00" w:rsidRDefault="0070446B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(яка утворена в результаті поділу земельної ділянки площею </w:t>
      </w:r>
      <w:smartTag w:uri="urn:schemas-microsoft-com:office:smarttags" w:element="metricconverter">
        <w:smartTagPr>
          <w:attr w:name="ProductID" w:val="30,3451 га"/>
        </w:smartTagPr>
        <w:r>
          <w:rPr>
            <w:sz w:val="28"/>
            <w:szCs w:val="28"/>
          </w:rPr>
          <w:t>30,3451 га</w:t>
        </w:r>
      </w:smartTag>
      <w:r>
        <w:rPr>
          <w:sz w:val="28"/>
          <w:szCs w:val="28"/>
        </w:rPr>
        <w:t xml:space="preserve">, кадастровий номер 3222286000:02:308:0078) за межами с. Переселення на території Кагарлицької міської територіальної громади площею </w:t>
      </w:r>
      <w:smartTag w:uri="urn:schemas-microsoft-com:office:smarttags" w:element="metricconverter">
        <w:smartTagPr>
          <w:attr w:name="ProductID" w:val="4,8898 га"/>
        </w:smartTagPr>
        <w:r>
          <w:rPr>
            <w:sz w:val="28"/>
            <w:szCs w:val="28"/>
          </w:rPr>
          <w:t>4,8898 га</w:t>
        </w:r>
      </w:smartTag>
      <w:r>
        <w:rPr>
          <w:sz w:val="28"/>
          <w:szCs w:val="28"/>
        </w:rPr>
        <w:t xml:space="preserve"> кадастровий номер 3222286000:02:308:0092 для ведення товарного сільськогосподарського виробництва, який укладено 25.09.2019 року в зв’язку з викупом нерухомого майна.</w:t>
      </w:r>
    </w:p>
    <w:p w:rsidR="0070446B" w:rsidRDefault="0070446B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Надати Верголясу Віктору Володимировичу  в оренду земельну ділянку </w:t>
      </w:r>
      <w:r>
        <w:rPr>
          <w:sz w:val="28"/>
          <w:szCs w:val="28"/>
        </w:rPr>
        <w:t>для ведення товарного сільськогосподарського виробництва</w:t>
      </w:r>
      <w:r>
        <w:rPr>
          <w:sz w:val="28"/>
        </w:rPr>
        <w:t>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за межами с. Переселення на території Кагарлицької міської територіальної громади, загальною площею </w:t>
      </w:r>
      <w:smartTag w:uri="urn:schemas-microsoft-com:office:smarttags" w:element="metricconverter">
        <w:smartTagPr>
          <w:attr w:name="ProductID" w:val="4,8898 га"/>
        </w:smartTagPr>
        <w:r>
          <w:rPr>
            <w:sz w:val="28"/>
          </w:rPr>
          <w:t>4,8898 га</w:t>
        </w:r>
      </w:smartTag>
      <w:r>
        <w:rPr>
          <w:sz w:val="28"/>
        </w:rPr>
        <w:t xml:space="preserve"> кадастровий номер </w:t>
      </w:r>
      <w:r>
        <w:rPr>
          <w:sz w:val="28"/>
          <w:szCs w:val="28"/>
        </w:rPr>
        <w:t xml:space="preserve">3222286000:02:308:0092 </w:t>
      </w:r>
      <w:r>
        <w:rPr>
          <w:sz w:val="28"/>
        </w:rPr>
        <w:t xml:space="preserve">строком на 49 років </w:t>
      </w:r>
      <w:r>
        <w:rPr>
          <w:sz w:val="28"/>
          <w:szCs w:val="28"/>
        </w:rPr>
        <w:t>.</w:t>
      </w:r>
      <w:bookmarkStart w:id="0" w:name="_GoBack"/>
      <w:bookmarkEnd w:id="0"/>
    </w:p>
    <w:p w:rsidR="0070446B" w:rsidRPr="0098404D" w:rsidRDefault="0070446B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річну орендну плату в розмірі: 6475,29  грн.  ( 4 % від НГО, яка становить 161882,41 грн.). </w:t>
      </w:r>
    </w:p>
    <w:p w:rsidR="0070446B" w:rsidRDefault="0070446B" w:rsidP="00677CEA">
      <w:pPr>
        <w:pStyle w:val="BodyText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Верголясу  Віктору Володимировичу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70446B" w:rsidRDefault="0070446B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70446B" w:rsidRDefault="0070446B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70446B" w:rsidRDefault="0070446B" w:rsidP="00677CEA">
      <w:pPr>
        <w:ind w:firstLine="708"/>
        <w:jc w:val="both"/>
        <w:rPr>
          <w:sz w:val="28"/>
          <w:szCs w:val="28"/>
        </w:rPr>
      </w:pPr>
    </w:p>
    <w:p w:rsidR="0070446B" w:rsidRDefault="0070446B" w:rsidP="00677CEA">
      <w:pPr>
        <w:ind w:firstLine="708"/>
        <w:jc w:val="both"/>
        <w:rPr>
          <w:sz w:val="28"/>
          <w:szCs w:val="28"/>
        </w:rPr>
      </w:pPr>
    </w:p>
    <w:p w:rsidR="0070446B" w:rsidRDefault="0070446B" w:rsidP="00AC181A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70446B" w:rsidRDefault="0070446B" w:rsidP="00A852CC">
      <w:pPr>
        <w:rPr>
          <w:b/>
          <w:sz w:val="26"/>
          <w:szCs w:val="26"/>
        </w:rPr>
      </w:pPr>
    </w:p>
    <w:p w:rsidR="0070446B" w:rsidRPr="001A22A5" w:rsidRDefault="0070446B" w:rsidP="003D3CA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</w:t>
      </w:r>
    </w:p>
    <w:sectPr w:rsidR="0070446B" w:rsidRPr="001A22A5" w:rsidSect="00A852CC">
      <w:pgSz w:w="11906" w:h="16838"/>
      <w:pgMar w:top="567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232F"/>
    <w:rsid w:val="0001320D"/>
    <w:rsid w:val="00020EB5"/>
    <w:rsid w:val="00026D98"/>
    <w:rsid w:val="0003109C"/>
    <w:rsid w:val="0003475A"/>
    <w:rsid w:val="00036620"/>
    <w:rsid w:val="00042C8D"/>
    <w:rsid w:val="00047896"/>
    <w:rsid w:val="00050616"/>
    <w:rsid w:val="000509FB"/>
    <w:rsid w:val="00050E90"/>
    <w:rsid w:val="000642DF"/>
    <w:rsid w:val="000656CE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E3947"/>
    <w:rsid w:val="000E729B"/>
    <w:rsid w:val="000F0481"/>
    <w:rsid w:val="000F2E7A"/>
    <w:rsid w:val="001102B6"/>
    <w:rsid w:val="00110F9F"/>
    <w:rsid w:val="00132CFA"/>
    <w:rsid w:val="001375AB"/>
    <w:rsid w:val="00153EB8"/>
    <w:rsid w:val="00155CF1"/>
    <w:rsid w:val="001565FD"/>
    <w:rsid w:val="00162F0C"/>
    <w:rsid w:val="00163D56"/>
    <w:rsid w:val="001668E7"/>
    <w:rsid w:val="00194519"/>
    <w:rsid w:val="001A22A5"/>
    <w:rsid w:val="001A5FCB"/>
    <w:rsid w:val="001B1429"/>
    <w:rsid w:val="001B1791"/>
    <w:rsid w:val="001C4D10"/>
    <w:rsid w:val="001E5900"/>
    <w:rsid w:val="001F40F3"/>
    <w:rsid w:val="00204A12"/>
    <w:rsid w:val="002065F8"/>
    <w:rsid w:val="002166CA"/>
    <w:rsid w:val="002202BE"/>
    <w:rsid w:val="00221E6B"/>
    <w:rsid w:val="002245D0"/>
    <w:rsid w:val="00226744"/>
    <w:rsid w:val="00237FE6"/>
    <w:rsid w:val="00257DF3"/>
    <w:rsid w:val="00265C2A"/>
    <w:rsid w:val="00266994"/>
    <w:rsid w:val="002A1222"/>
    <w:rsid w:val="002A570F"/>
    <w:rsid w:val="002B7303"/>
    <w:rsid w:val="002C0CB1"/>
    <w:rsid w:val="002C3142"/>
    <w:rsid w:val="002C57E0"/>
    <w:rsid w:val="002D0D21"/>
    <w:rsid w:val="002D315E"/>
    <w:rsid w:val="002F36D0"/>
    <w:rsid w:val="003060FD"/>
    <w:rsid w:val="00307AEB"/>
    <w:rsid w:val="00322597"/>
    <w:rsid w:val="0033278B"/>
    <w:rsid w:val="003505CE"/>
    <w:rsid w:val="00352637"/>
    <w:rsid w:val="00356422"/>
    <w:rsid w:val="003600B2"/>
    <w:rsid w:val="0036477D"/>
    <w:rsid w:val="003750B8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2EFD"/>
    <w:rsid w:val="004841A0"/>
    <w:rsid w:val="0049476D"/>
    <w:rsid w:val="00495F32"/>
    <w:rsid w:val="004C593E"/>
    <w:rsid w:val="004E1D09"/>
    <w:rsid w:val="004E5800"/>
    <w:rsid w:val="004F27DD"/>
    <w:rsid w:val="00502155"/>
    <w:rsid w:val="005063ED"/>
    <w:rsid w:val="00514BE4"/>
    <w:rsid w:val="00521518"/>
    <w:rsid w:val="00521C00"/>
    <w:rsid w:val="005231DC"/>
    <w:rsid w:val="00524B05"/>
    <w:rsid w:val="005270B8"/>
    <w:rsid w:val="00532B9A"/>
    <w:rsid w:val="00536E9F"/>
    <w:rsid w:val="00553D60"/>
    <w:rsid w:val="00560324"/>
    <w:rsid w:val="005639FB"/>
    <w:rsid w:val="00564DE8"/>
    <w:rsid w:val="0057037C"/>
    <w:rsid w:val="00590F09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07FFE"/>
    <w:rsid w:val="00614745"/>
    <w:rsid w:val="006175E7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E3396"/>
    <w:rsid w:val="006F5BE0"/>
    <w:rsid w:val="0070446B"/>
    <w:rsid w:val="00704EF0"/>
    <w:rsid w:val="0071005B"/>
    <w:rsid w:val="00710450"/>
    <w:rsid w:val="007133D2"/>
    <w:rsid w:val="00725B42"/>
    <w:rsid w:val="007361F3"/>
    <w:rsid w:val="007641BC"/>
    <w:rsid w:val="0078348E"/>
    <w:rsid w:val="00792B6F"/>
    <w:rsid w:val="007964B4"/>
    <w:rsid w:val="00797DC5"/>
    <w:rsid w:val="007A1F57"/>
    <w:rsid w:val="007B38FD"/>
    <w:rsid w:val="007B6378"/>
    <w:rsid w:val="007D411D"/>
    <w:rsid w:val="007E08D9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8439B"/>
    <w:rsid w:val="00895F61"/>
    <w:rsid w:val="008A1DA8"/>
    <w:rsid w:val="008B61CD"/>
    <w:rsid w:val="008B7904"/>
    <w:rsid w:val="008C1460"/>
    <w:rsid w:val="008C2782"/>
    <w:rsid w:val="008C2F65"/>
    <w:rsid w:val="008C4154"/>
    <w:rsid w:val="008D2AB3"/>
    <w:rsid w:val="008D611C"/>
    <w:rsid w:val="008F649B"/>
    <w:rsid w:val="009078F1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73A9D"/>
    <w:rsid w:val="009810B8"/>
    <w:rsid w:val="00982BC7"/>
    <w:rsid w:val="0098342A"/>
    <w:rsid w:val="0098404D"/>
    <w:rsid w:val="00990AC4"/>
    <w:rsid w:val="0099487E"/>
    <w:rsid w:val="00997AB3"/>
    <w:rsid w:val="009A3E24"/>
    <w:rsid w:val="009B6FB0"/>
    <w:rsid w:val="009C5A01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45D57"/>
    <w:rsid w:val="00A47AAF"/>
    <w:rsid w:val="00A52142"/>
    <w:rsid w:val="00A66EFF"/>
    <w:rsid w:val="00A74B24"/>
    <w:rsid w:val="00A74ED5"/>
    <w:rsid w:val="00A852CC"/>
    <w:rsid w:val="00A92FFD"/>
    <w:rsid w:val="00AA0E66"/>
    <w:rsid w:val="00AA5BE3"/>
    <w:rsid w:val="00AA5F8D"/>
    <w:rsid w:val="00AB1433"/>
    <w:rsid w:val="00AB21A8"/>
    <w:rsid w:val="00AC181A"/>
    <w:rsid w:val="00AC1DA3"/>
    <w:rsid w:val="00AE0ED4"/>
    <w:rsid w:val="00AE2646"/>
    <w:rsid w:val="00AE6225"/>
    <w:rsid w:val="00AE76D8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3F1F"/>
    <w:rsid w:val="00C459B0"/>
    <w:rsid w:val="00C47C1D"/>
    <w:rsid w:val="00C52E7B"/>
    <w:rsid w:val="00C62FF0"/>
    <w:rsid w:val="00C70944"/>
    <w:rsid w:val="00C72B3B"/>
    <w:rsid w:val="00C751AE"/>
    <w:rsid w:val="00CA4A16"/>
    <w:rsid w:val="00CB0909"/>
    <w:rsid w:val="00CB4889"/>
    <w:rsid w:val="00CC4C28"/>
    <w:rsid w:val="00CC6CD2"/>
    <w:rsid w:val="00CE2446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0512"/>
    <w:rsid w:val="00D57CF0"/>
    <w:rsid w:val="00D66066"/>
    <w:rsid w:val="00D76077"/>
    <w:rsid w:val="00D85E28"/>
    <w:rsid w:val="00D90410"/>
    <w:rsid w:val="00D973FF"/>
    <w:rsid w:val="00DA171A"/>
    <w:rsid w:val="00DB10DC"/>
    <w:rsid w:val="00DE1322"/>
    <w:rsid w:val="00DE21BF"/>
    <w:rsid w:val="00DF3F7E"/>
    <w:rsid w:val="00E0326F"/>
    <w:rsid w:val="00E07844"/>
    <w:rsid w:val="00E11810"/>
    <w:rsid w:val="00E201E1"/>
    <w:rsid w:val="00E20BFB"/>
    <w:rsid w:val="00E2141C"/>
    <w:rsid w:val="00E26BAF"/>
    <w:rsid w:val="00E346C4"/>
    <w:rsid w:val="00E4478C"/>
    <w:rsid w:val="00E60D88"/>
    <w:rsid w:val="00E6148D"/>
    <w:rsid w:val="00E66E35"/>
    <w:rsid w:val="00E67E05"/>
    <w:rsid w:val="00E7148D"/>
    <w:rsid w:val="00E724C7"/>
    <w:rsid w:val="00E7277C"/>
    <w:rsid w:val="00E81449"/>
    <w:rsid w:val="00EA14D7"/>
    <w:rsid w:val="00EA51A5"/>
    <w:rsid w:val="00EB52F0"/>
    <w:rsid w:val="00EB76C3"/>
    <w:rsid w:val="00EC2993"/>
    <w:rsid w:val="00EC7617"/>
    <w:rsid w:val="00ED35E7"/>
    <w:rsid w:val="00ED43E9"/>
    <w:rsid w:val="00EE24F5"/>
    <w:rsid w:val="00EF070F"/>
    <w:rsid w:val="00EF2459"/>
    <w:rsid w:val="00F02B6C"/>
    <w:rsid w:val="00F247D6"/>
    <w:rsid w:val="00F45B96"/>
    <w:rsid w:val="00F513D3"/>
    <w:rsid w:val="00F538BD"/>
    <w:rsid w:val="00F546B5"/>
    <w:rsid w:val="00F5549E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C6FF8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  <w:style w:type="character" w:customStyle="1" w:styleId="2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0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</Pages>
  <Words>336</Words>
  <Characters>1919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11</cp:revision>
  <cp:lastPrinted>2024-03-25T10:10:00Z</cp:lastPrinted>
  <dcterms:created xsi:type="dcterms:W3CDTF">2024-03-13T06:56:00Z</dcterms:created>
  <dcterms:modified xsi:type="dcterms:W3CDTF">2024-03-26T13:26:00Z</dcterms:modified>
</cp:coreProperties>
</file>